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MILRETH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Buckinghamshire.</w:t>
      </w:r>
      <w:bookmarkStart w:id="0" w:name="_GoBack"/>
      <w:bookmarkEnd w:id="0"/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Oct.1415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Lutterell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the</w:t>
      </w: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manors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Gamston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Bridgford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258F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21-30)</w:t>
      </w: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E2E56" w:rsidRDefault="001E2E56" w:rsidP="001E2E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sectPr w:rsidR="00DD5B8A" w:rsidRPr="001E2E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56" w:rsidRDefault="001E2E56" w:rsidP="00564E3C">
      <w:pPr>
        <w:spacing w:after="0" w:line="240" w:lineRule="auto"/>
      </w:pPr>
      <w:r>
        <w:separator/>
      </w:r>
    </w:p>
  </w:endnote>
  <w:endnote w:type="continuationSeparator" w:id="0">
    <w:p w:rsidR="001E2E56" w:rsidRDefault="001E2E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2E56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56" w:rsidRDefault="001E2E56" w:rsidP="00564E3C">
      <w:pPr>
        <w:spacing w:after="0" w:line="240" w:lineRule="auto"/>
      </w:pPr>
      <w:r>
        <w:separator/>
      </w:r>
    </w:p>
  </w:footnote>
  <w:footnote w:type="continuationSeparator" w:id="0">
    <w:p w:rsidR="001E2E56" w:rsidRDefault="001E2E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E56"/>
    <w:rsid w:val="001E2E5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27B0"/>
  <w15:chartTrackingRefBased/>
  <w15:docId w15:val="{AAC11ADB-B880-40F2-A946-DE28D9B6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E2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2015-10-10T09:57:00Z</dcterms:created>
  <dcterms:modified xsi:type="dcterms:W3CDTF">2015-10-10T09:58:00Z</dcterms:modified>
</cp:coreProperties>
</file>